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B92B48" w:rsidRPr="00C017DF" w14:paraId="68AF1F7D" w14:textId="77777777" w:rsidTr="004A34E8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ADC6FC5" w14:textId="77777777" w:rsidR="00B92B48" w:rsidRPr="006E3F12" w:rsidRDefault="00B92B48" w:rsidP="00353AA3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5B8B9AD" w14:textId="77777777" w:rsidR="00B92B48" w:rsidRPr="00C017DF" w:rsidRDefault="00861977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44"/>
                <w:szCs w:val="20"/>
              </w:rPr>
              <w:t>B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AB7FBEA" w14:textId="77777777" w:rsidR="00B92B48" w:rsidRPr="005D277D" w:rsidRDefault="00B92B48" w:rsidP="00353AA3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480038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  <w:r w:rsidR="004A34E8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C647E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647E8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C647E8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C647E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647E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647E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647E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647E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647E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647E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383D57BC" w14:textId="77777777" w:rsidR="00B92B48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45B96A6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92B48" w:rsidRPr="00C017DF" w14:paraId="0AFDF7BE" w14:textId="77777777" w:rsidTr="00353AA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2157FFAA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7DCE5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0AE2299E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21633F82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881F09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3C1BA10B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B92B48" w:rsidRPr="00C017DF" w14:paraId="512BAAF6" w14:textId="77777777" w:rsidTr="00353AA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4C15F835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01DFEE56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06C70DFF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D709E52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0476807B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B92B48" w:rsidRPr="00C017DF" w14:paraId="72D9F4C9" w14:textId="77777777" w:rsidTr="00353AA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34A9160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EB7BE2F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5A07CE4A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881D614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27FEBE5E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B92B48" w:rsidRPr="00C017DF" w14:paraId="42D2C297" w14:textId="77777777" w:rsidTr="00353AA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2E90BEA7" w14:textId="77777777" w:rsidR="00B92B48" w:rsidRPr="00C017DF" w:rsidRDefault="00B92B48" w:rsidP="00B92B48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01EEDB6C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43646E0A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EDE4B20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30F50522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B92B48" w:rsidRPr="00C017DF" w14:paraId="0CCEE6CC" w14:textId="77777777" w:rsidTr="00353AA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2A800182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Team: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0BC6AC3A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5FC9D1EF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C87A5C0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5AEE8E1D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B92B48" w:rsidRPr="00C017DF" w14:paraId="5839536E" w14:textId="77777777" w:rsidTr="00353AA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878E80A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516AAFDB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4E957E1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06DCF4C2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5A67BC9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3EE7A889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B92B48" w:rsidRPr="00C017DF" w14:paraId="3C6373DB" w14:textId="77777777" w:rsidTr="00F2686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2A427DA0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53DA34B9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5256FA0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383845D6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61DBEE31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4D4DCAA1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2BA2FCF3" w14:textId="77777777" w:rsidR="00C017DF" w:rsidRDefault="00921A96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26CEC627" w14:textId="77777777" w:rsidR="00615814" w:rsidRPr="00C017DF" w:rsidRDefault="00615814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2"/>
        <w:gridCol w:w="1351"/>
        <w:gridCol w:w="1351"/>
        <w:gridCol w:w="1352"/>
        <w:gridCol w:w="1351"/>
        <w:gridCol w:w="1351"/>
        <w:gridCol w:w="1352"/>
      </w:tblGrid>
      <w:tr w:rsidR="00254188" w:rsidRPr="00744A50" w14:paraId="0490D84D" w14:textId="77777777" w:rsidTr="00744A50">
        <w:tc>
          <w:tcPr>
            <w:tcW w:w="9494" w:type="dxa"/>
            <w:gridSpan w:val="7"/>
            <w:shd w:val="clear" w:color="auto" w:fill="auto"/>
          </w:tcPr>
          <w:p w14:paraId="659491C5" w14:textId="77777777" w:rsidR="00254188" w:rsidRPr="00744A50" w:rsidRDefault="00254188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  <w:p w14:paraId="0FA916F9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E31137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618651C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0EBE639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4EBE6B6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8FE8AF7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825FE13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21A96" w:rsidRPr="00744A50" w14:paraId="6604D574" w14:textId="77777777" w:rsidTr="00D40B8B">
        <w:tc>
          <w:tcPr>
            <w:tcW w:w="1356" w:type="dxa"/>
            <w:shd w:val="clear" w:color="auto" w:fill="auto"/>
          </w:tcPr>
          <w:p w14:paraId="43C6BAB2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Aftrekpunten voor vallen</w:t>
            </w:r>
          </w:p>
        </w:tc>
        <w:tc>
          <w:tcPr>
            <w:tcW w:w="1356" w:type="dxa"/>
            <w:shd w:val="clear" w:color="auto" w:fill="auto"/>
          </w:tcPr>
          <w:p w14:paraId="39F50566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07DCDF84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3F778D0A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686A9A69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5CB2AFEB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4E13BB4A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27DBF98" w14:textId="77777777" w:rsidR="00254188" w:rsidRDefault="00254188" w:rsidP="00254188">
      <w:pPr>
        <w:rPr>
          <w:rFonts w:ascii="Arial" w:hAnsi="Arial" w:cs="Arial"/>
          <w:b/>
          <w:bCs/>
          <w:sz w:val="20"/>
          <w:szCs w:val="20"/>
        </w:rPr>
      </w:pPr>
    </w:p>
    <w:p w14:paraId="0D2C1F1C" w14:textId="77777777" w:rsidR="00921A96" w:rsidRDefault="00921A96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Moeilijkheidsgraad</w:t>
      </w:r>
      <w:r w:rsidR="00684D3F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684D3F">
        <w:rPr>
          <w:rFonts w:ascii="Arial" w:hAnsi="Arial" w:cs="Arial"/>
          <w:b/>
          <w:bCs/>
          <w:sz w:val="20"/>
          <w:szCs w:val="20"/>
        </w:rPr>
        <w:tab/>
      </w:r>
      <w:r w:rsidR="00861977">
        <w:rPr>
          <w:rFonts w:ascii="Arial" w:hAnsi="Arial" w:cs="Arial"/>
          <w:bCs/>
          <w:sz w:val="20"/>
          <w:szCs w:val="20"/>
        </w:rPr>
        <w:t>Geen beoordeling in de klasse B</w:t>
      </w:r>
    </w:p>
    <w:p w14:paraId="70B2366F" w14:textId="77777777" w:rsidR="00921A96" w:rsidRPr="008A0098" w:rsidRDefault="00717D6B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7FDF222D" w14:textId="77777777" w:rsidR="00921A96" w:rsidRDefault="00921A96" w:rsidP="00921A96">
      <w:pPr>
        <w:rPr>
          <w:rFonts w:ascii="Arial" w:hAnsi="Arial" w:cs="Arial"/>
          <w:b/>
          <w:bCs/>
          <w:sz w:val="20"/>
          <w:szCs w:val="20"/>
        </w:rPr>
      </w:pPr>
    </w:p>
    <w:p w14:paraId="2E2F213E" w14:textId="77777777" w:rsidR="00891CF1" w:rsidRDefault="00891CF1" w:rsidP="00891CF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Uitvoering van de oefeningen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611B1BF7" w14:textId="77777777" w:rsidR="00891CF1" w:rsidRPr="008A74E4" w:rsidRDefault="00891CF1" w:rsidP="00891CF1">
      <w:pPr>
        <w:rPr>
          <w:rFonts w:ascii="Arial" w:hAnsi="Arial" w:cs="Arial"/>
          <w:bCs/>
          <w:sz w:val="20"/>
          <w:szCs w:val="20"/>
        </w:rPr>
      </w:pPr>
      <w:r w:rsidRPr="008A74E4">
        <w:rPr>
          <w:rFonts w:ascii="Arial" w:hAnsi="Arial" w:cs="Arial"/>
          <w:bCs/>
          <w:sz w:val="20"/>
          <w:szCs w:val="20"/>
        </w:rPr>
        <w:t>Berekening cijfer;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842"/>
        <w:gridCol w:w="4962"/>
      </w:tblGrid>
      <w:tr w:rsidR="00891CF1" w:rsidRPr="00170EA2" w14:paraId="06CA640F" w14:textId="77777777" w:rsidTr="00A103DF">
        <w:tc>
          <w:tcPr>
            <w:tcW w:w="2802" w:type="dxa"/>
            <w:shd w:val="clear" w:color="auto" w:fill="auto"/>
          </w:tcPr>
          <w:p w14:paraId="680CC7C4" w14:textId="77777777" w:rsidR="00891CF1" w:rsidRPr="00170EA2" w:rsidRDefault="00891CF1" w:rsidP="00A103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aantal aftrekpunten</w:t>
            </w:r>
          </w:p>
        </w:tc>
        <w:tc>
          <w:tcPr>
            <w:tcW w:w="1842" w:type="dxa"/>
            <w:shd w:val="clear" w:color="auto" w:fill="auto"/>
          </w:tcPr>
          <w:p w14:paraId="4D589FC4" w14:textId="77777777" w:rsidR="00891CF1" w:rsidRPr="00170EA2" w:rsidRDefault="00891CF1" w:rsidP="00A103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Aantal oefeningen </w:t>
            </w:r>
          </w:p>
        </w:tc>
        <w:tc>
          <w:tcPr>
            <w:tcW w:w="4962" w:type="dxa"/>
            <w:shd w:val="clear" w:color="auto" w:fill="auto"/>
          </w:tcPr>
          <w:p w14:paraId="5BF5FBD1" w14:textId="77777777" w:rsidR="00891CF1" w:rsidRPr="00170EA2" w:rsidRDefault="00891CF1" w:rsidP="00A103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aantal aftrekpunten / aantal oefeningen =  totaal aftrek</w:t>
            </w:r>
          </w:p>
        </w:tc>
      </w:tr>
      <w:tr w:rsidR="00891CF1" w:rsidRPr="00170EA2" w14:paraId="481A54DB" w14:textId="77777777" w:rsidTr="00A103DF">
        <w:tc>
          <w:tcPr>
            <w:tcW w:w="2802" w:type="dxa"/>
            <w:shd w:val="clear" w:color="auto" w:fill="auto"/>
          </w:tcPr>
          <w:p w14:paraId="1D6D52D7" w14:textId="77777777" w:rsidR="00891CF1" w:rsidRPr="00170EA2" w:rsidRDefault="00891CF1" w:rsidP="00A103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060FCF36" w14:textId="77777777" w:rsidR="00891CF1" w:rsidRPr="00170EA2" w:rsidRDefault="00891CF1" w:rsidP="00A103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14:paraId="278CFA93" w14:textId="77777777" w:rsidR="00891CF1" w:rsidRPr="00170EA2" w:rsidRDefault="00891CF1" w:rsidP="00A103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6759678" w14:textId="77777777" w:rsidR="00891CF1" w:rsidRPr="00170EA2" w:rsidRDefault="00891CF1" w:rsidP="00A103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536388A" w14:textId="77777777" w:rsidR="00891CF1" w:rsidRPr="00170EA2" w:rsidRDefault="00891CF1" w:rsidP="00891CF1">
      <w:pPr>
        <w:rPr>
          <w:vanish/>
        </w:rPr>
      </w:pPr>
    </w:p>
    <w:tbl>
      <w:tblPr>
        <w:tblpPr w:leftFromText="141" w:rightFromText="141" w:vertAnchor="text" w:horzAnchor="margin" w:tblpXSpec="right" w:tblpY="20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</w:tblGrid>
      <w:tr w:rsidR="00891CF1" w:rsidRPr="00170EA2" w14:paraId="070688A0" w14:textId="77777777" w:rsidTr="00A103DF">
        <w:tc>
          <w:tcPr>
            <w:tcW w:w="1164" w:type="dxa"/>
            <w:shd w:val="clear" w:color="auto" w:fill="auto"/>
          </w:tcPr>
          <w:p w14:paraId="7C23DDF2" w14:textId="77777777" w:rsidR="00891CF1" w:rsidRPr="00170EA2" w:rsidRDefault="00891CF1" w:rsidP="00A103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0B41168" w14:textId="77777777" w:rsidR="00891CF1" w:rsidRDefault="00891CF1" w:rsidP="00891CF1">
      <w:pPr>
        <w:rPr>
          <w:rFonts w:ascii="Arial" w:hAnsi="Arial" w:cs="Arial"/>
          <w:b/>
          <w:bCs/>
          <w:sz w:val="20"/>
          <w:szCs w:val="20"/>
        </w:rPr>
      </w:pPr>
    </w:p>
    <w:p w14:paraId="370C8DDC" w14:textId="77777777" w:rsidR="0051119D" w:rsidRDefault="00891CF1" w:rsidP="00891CF1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10 – totaal aftrek = </w:t>
      </w:r>
    </w:p>
    <w:tbl>
      <w:tblPr>
        <w:tblpPr w:leftFromText="141" w:rightFromText="141" w:vertAnchor="text" w:horzAnchor="margin" w:tblpXSpec="right" w:tblpY="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134"/>
      </w:tblGrid>
      <w:tr w:rsidR="0051119D" w:rsidRPr="00744A50" w14:paraId="451BCAC3" w14:textId="77777777" w:rsidTr="008237C4">
        <w:tc>
          <w:tcPr>
            <w:tcW w:w="4928" w:type="dxa"/>
            <w:shd w:val="clear" w:color="auto" w:fill="auto"/>
          </w:tcPr>
          <w:p w14:paraId="77AB0AE8" w14:textId="77777777" w:rsidR="0051119D" w:rsidRPr="00744A50" w:rsidRDefault="0051119D" w:rsidP="008237C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Aftrekpunten voor vallen</w:t>
            </w:r>
          </w:p>
        </w:tc>
        <w:tc>
          <w:tcPr>
            <w:tcW w:w="1134" w:type="dxa"/>
            <w:shd w:val="clear" w:color="auto" w:fill="auto"/>
          </w:tcPr>
          <w:p w14:paraId="77CE6C40" w14:textId="77777777" w:rsidR="0051119D" w:rsidRPr="00744A50" w:rsidRDefault="0051119D" w:rsidP="008237C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63E69E3" w14:textId="77777777" w:rsidR="00891CF1" w:rsidRDefault="00891CF1" w:rsidP="00891CF1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3711B82" w14:textId="77777777" w:rsidR="00891CF1" w:rsidRDefault="00891CF1" w:rsidP="00891CF1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891CF1" w:rsidRPr="00D40B8B" w14:paraId="2C8A6D9E" w14:textId="77777777" w:rsidTr="00A103DF">
        <w:trPr>
          <w:trHeight w:val="271"/>
        </w:trPr>
        <w:tc>
          <w:tcPr>
            <w:tcW w:w="2802" w:type="dxa"/>
            <w:shd w:val="clear" w:color="auto" w:fill="auto"/>
          </w:tcPr>
          <w:p w14:paraId="15390F3D" w14:textId="77777777" w:rsidR="00891CF1" w:rsidRPr="00D40B8B" w:rsidRDefault="00891CF1" w:rsidP="00A103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uitvoering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(100%)</w:t>
            </w:r>
          </w:p>
        </w:tc>
        <w:tc>
          <w:tcPr>
            <w:tcW w:w="1275" w:type="dxa"/>
            <w:shd w:val="clear" w:color="auto" w:fill="auto"/>
          </w:tcPr>
          <w:p w14:paraId="490A55CD" w14:textId="77777777" w:rsidR="00891CF1" w:rsidRPr="00D40B8B" w:rsidRDefault="00891CF1" w:rsidP="00A103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59C1F90" w14:textId="77777777" w:rsidR="00615814" w:rsidRDefault="00007C58" w:rsidP="00007C5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14:paraId="6173B6FF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240"/>
      </w:tblGrid>
      <w:tr w:rsidR="00007C58" w:rsidRPr="00D40B8B" w14:paraId="21703F52" w14:textId="77777777" w:rsidTr="008A0098">
        <w:tc>
          <w:tcPr>
            <w:tcW w:w="3544" w:type="dxa"/>
            <w:shd w:val="clear" w:color="auto" w:fill="auto"/>
            <w:vAlign w:val="center"/>
          </w:tcPr>
          <w:p w14:paraId="2F402CC1" w14:textId="77777777" w:rsidR="00007C58" w:rsidRPr="008A0098" w:rsidRDefault="008A0098" w:rsidP="00007C5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9037C2">
              <w:rPr>
                <w:rFonts w:ascii="Arial" w:hAnsi="Arial" w:cs="Arial"/>
                <w:b/>
                <w:sz w:val="20"/>
                <w:szCs w:val="20"/>
              </w:rPr>
              <w:t>Cijfer t</w:t>
            </w:r>
            <w:r w:rsidR="00007C58" w:rsidRPr="008A0098">
              <w:rPr>
                <w:rFonts w:ascii="Arial" w:hAnsi="Arial" w:cs="Arial"/>
                <w:b/>
                <w:sz w:val="20"/>
                <w:szCs w:val="20"/>
              </w:rPr>
              <w:t xml:space="preserve">echniek </w:t>
            </w:r>
          </w:p>
          <w:p w14:paraId="4C01B2F7" w14:textId="77777777" w:rsidR="00007C58" w:rsidRPr="00D40B8B" w:rsidRDefault="00007C58" w:rsidP="00007C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</w:tcPr>
          <w:p w14:paraId="783B992D" w14:textId="77777777" w:rsidR="00007C58" w:rsidRPr="00D40B8B" w:rsidRDefault="00007C58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39FCE3" w14:textId="77777777" w:rsidR="00C017DF" w:rsidRPr="00C017DF" w:rsidRDefault="00C017DF" w:rsidP="00C017DF">
      <w:pPr>
        <w:rPr>
          <w:rFonts w:ascii="Arial" w:hAnsi="Arial" w:cs="Arial"/>
          <w:sz w:val="20"/>
          <w:szCs w:val="20"/>
        </w:rPr>
      </w:pPr>
    </w:p>
    <w:p w14:paraId="4DA770F9" w14:textId="77777777" w:rsidR="00AB0061" w:rsidRDefault="00AB0061" w:rsidP="00C017DF">
      <w:pPr>
        <w:rPr>
          <w:rFonts w:ascii="Arial" w:hAnsi="Arial" w:cs="Arial"/>
          <w:b/>
          <w:bCs/>
          <w:sz w:val="20"/>
          <w:szCs w:val="20"/>
        </w:rPr>
      </w:pPr>
    </w:p>
    <w:p w14:paraId="2BA5D880" w14:textId="77777777" w:rsidR="00684D3F" w:rsidRDefault="00684D3F" w:rsidP="00AB0061">
      <w:pPr>
        <w:rPr>
          <w:rFonts w:ascii="Arial" w:hAnsi="Arial" w:cs="Arial"/>
          <w:b/>
          <w:bCs/>
          <w:sz w:val="20"/>
          <w:szCs w:val="20"/>
        </w:rPr>
      </w:pPr>
    </w:p>
    <w:p w14:paraId="146F6A63" w14:textId="77777777" w:rsidR="00684D3F" w:rsidRDefault="00D61DBB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1FEFF5E9">
          <v:line id="_x0000_s1047" style="position:absolute;z-index:251656704" from="-43.25pt,3.05pt" to="514.75pt,3.05pt">
            <v:stroke dashstyle="1 1" endcap="round"/>
          </v:line>
        </w:pict>
      </w:r>
    </w:p>
    <w:p w14:paraId="1151212C" w14:textId="77777777" w:rsidR="00684D3F" w:rsidRDefault="00684D3F" w:rsidP="00AB0061">
      <w:pPr>
        <w:rPr>
          <w:rFonts w:ascii="Arial" w:hAnsi="Arial" w:cs="Arial"/>
          <w:b/>
          <w:bCs/>
          <w:sz w:val="20"/>
          <w:szCs w:val="20"/>
        </w:rPr>
      </w:pPr>
    </w:p>
    <w:p w14:paraId="70725A37" w14:textId="77777777" w:rsidR="006E0AC4" w:rsidRDefault="006E0AC4" w:rsidP="00AB0061">
      <w:pPr>
        <w:rPr>
          <w:rFonts w:ascii="Arial" w:hAnsi="Arial" w:cs="Arial"/>
          <w:b/>
          <w:bCs/>
          <w:sz w:val="20"/>
          <w:szCs w:val="20"/>
        </w:rPr>
      </w:pPr>
    </w:p>
    <w:p w14:paraId="6DFBE9E3" w14:textId="77777777" w:rsidR="00007C58" w:rsidRDefault="008A0098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/>
      </w:r>
    </w:p>
    <w:p w14:paraId="744897AE" w14:textId="77777777" w:rsidR="00227773" w:rsidRPr="00AC5736" w:rsidRDefault="00D61DBB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53B99D52">
          <v:line id="_x0000_s1049" style="position:absolute;z-index:251658752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12D53D0A">
          <v:line id="_x0000_s1048" style="position:absolute;z-index:251657728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EA7502">
      <w:headerReference w:type="default" r:id="rId11"/>
      <w:footerReference w:type="even" r:id="rId12"/>
      <w:footerReference w:type="default" r:id="rId13"/>
      <w:pgSz w:w="11906" w:h="16838"/>
      <w:pgMar w:top="3092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C95DE" w14:textId="77777777" w:rsidR="008E6825" w:rsidRDefault="008E6825">
      <w:r>
        <w:separator/>
      </w:r>
    </w:p>
  </w:endnote>
  <w:endnote w:type="continuationSeparator" w:id="0">
    <w:p w14:paraId="6C7E8D3D" w14:textId="77777777" w:rsidR="008E6825" w:rsidRDefault="008E6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C3770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160787F3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DC65C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766744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2BCF8CD7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545AF0A4" w14:textId="1DBE3EEF" w:rsidR="0050736E" w:rsidRPr="004A34E8" w:rsidRDefault="00760F34" w:rsidP="004A34E8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30A57" w14:textId="77777777" w:rsidR="008E6825" w:rsidRDefault="008E6825">
      <w:r>
        <w:separator/>
      </w:r>
    </w:p>
  </w:footnote>
  <w:footnote w:type="continuationSeparator" w:id="0">
    <w:p w14:paraId="6D8AC2F2" w14:textId="77777777" w:rsidR="008E6825" w:rsidRDefault="008E6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0A9EF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4A83DFA2" w14:textId="77777777" w:rsidR="0050736E" w:rsidRPr="00D436E8" w:rsidRDefault="00D61DBB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0C4E1B62">
        <v:line id="Rechte verbindingslijn 7" o:spid="_x0000_s2051" style="position:absolute;left:0;text-align:left;z-index:251658752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2B7D3A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2050" type="#_x0000_t75" style="position:absolute;left:0;text-align:left;margin-left:410.65pt;margin-top:10.95pt;width:96.25pt;height:95.45pt;z-index:-251658752;visibility:visible" wrapcoords="-169 0 -169 21430 21600 21430 21600 0 -169 0">
          <v:imagedata r:id="rId1" o:title=""/>
          <w10:wrap type="tight"/>
        </v:shape>
      </w:pict>
    </w:r>
    <w:r>
      <w:rPr>
        <w:rFonts w:ascii="Arial" w:hAnsi="Arial" w:cs="Arial"/>
        <w:noProof/>
        <w:sz w:val="20"/>
        <w:szCs w:val="20"/>
        <w:lang w:val="en-US"/>
      </w:rPr>
      <w:pict w14:anchorId="7E3BCC5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18pt;margin-top:44.55pt;width:378pt;height:85.4pt;z-index:251656704;mso-wrap-edited:f" wrapcoords="0 0 21600 0 21600 21600 0 21600 0 0" filled="f" stroked="f">
          <v:fill o:detectmouseclick="t"/>
          <v:textbox style="mso-next-textbox:#_x0000_s2049" inset=",7.2pt,,7.2pt">
            <w:txbxContent>
              <w:p w14:paraId="571A6039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B37B75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K</w:t>
                </w:r>
                <w:r w:rsidR="00881EF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ü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r </w:t>
                </w:r>
                <w:r w:rsidR="00B92B48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- Techniek</w:t>
                </w:r>
              </w:p>
              <w:p w14:paraId="29EA3D0E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1A350D77" w14:textId="77777777" w:rsidR="00B92B48" w:rsidRPr="00D7052B" w:rsidRDefault="00E97B59" w:rsidP="00B92B48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7B59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Team </w:t>
                </w:r>
              </w:p>
              <w:p w14:paraId="00525DBC" w14:textId="77777777" w:rsidR="00EA7502" w:rsidRPr="00D7052B" w:rsidRDefault="00EA7502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2878689">
    <w:abstractNumId w:val="2"/>
  </w:num>
  <w:num w:numId="2" w16cid:durableId="638848942">
    <w:abstractNumId w:val="8"/>
  </w:num>
  <w:num w:numId="3" w16cid:durableId="868034212">
    <w:abstractNumId w:val="3"/>
  </w:num>
  <w:num w:numId="4" w16cid:durableId="528179154">
    <w:abstractNumId w:val="12"/>
  </w:num>
  <w:num w:numId="5" w16cid:durableId="1451975350">
    <w:abstractNumId w:val="10"/>
  </w:num>
  <w:num w:numId="6" w16cid:durableId="1052735022">
    <w:abstractNumId w:val="9"/>
  </w:num>
  <w:num w:numId="7" w16cid:durableId="214511151">
    <w:abstractNumId w:val="5"/>
  </w:num>
  <w:num w:numId="8" w16cid:durableId="1865167758">
    <w:abstractNumId w:val="4"/>
  </w:num>
  <w:num w:numId="9" w16cid:durableId="420679893">
    <w:abstractNumId w:val="11"/>
  </w:num>
  <w:num w:numId="10" w16cid:durableId="2107189009">
    <w:abstractNumId w:val="6"/>
  </w:num>
  <w:num w:numId="11" w16cid:durableId="1800221397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354989067">
    <w:abstractNumId w:val="7"/>
  </w:num>
  <w:num w:numId="13" w16cid:durableId="1001741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FRsnrNNeNQKpgG/Jql4I/0mQ8IAmP3oacOoO2bw26e/vEMvEtlHhJ8Iyo35hBzYbeMhOh7MYHeWHbEKgN+eOlw==" w:salt="MRKlFN0n/LRXQ2o2mA+giA=="/>
  <w:defaultTabStop w:val="708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0723"/>
    <w:rsid w:val="00007C58"/>
    <w:rsid w:val="00034ADF"/>
    <w:rsid w:val="00087B32"/>
    <w:rsid w:val="000B4204"/>
    <w:rsid w:val="000E7734"/>
    <w:rsid w:val="00124764"/>
    <w:rsid w:val="00177552"/>
    <w:rsid w:val="001A5483"/>
    <w:rsid w:val="00227773"/>
    <w:rsid w:val="00254188"/>
    <w:rsid w:val="00255C21"/>
    <w:rsid w:val="00261787"/>
    <w:rsid w:val="002715D6"/>
    <w:rsid w:val="00347475"/>
    <w:rsid w:val="00353AA3"/>
    <w:rsid w:val="00365959"/>
    <w:rsid w:val="003747C1"/>
    <w:rsid w:val="00385E07"/>
    <w:rsid w:val="00386F48"/>
    <w:rsid w:val="003943FF"/>
    <w:rsid w:val="00395EFA"/>
    <w:rsid w:val="003E3299"/>
    <w:rsid w:val="00403C13"/>
    <w:rsid w:val="004213FE"/>
    <w:rsid w:val="00482264"/>
    <w:rsid w:val="00487D43"/>
    <w:rsid w:val="004A34E8"/>
    <w:rsid w:val="004A4147"/>
    <w:rsid w:val="0050736E"/>
    <w:rsid w:val="0051119D"/>
    <w:rsid w:val="005441DD"/>
    <w:rsid w:val="0054511E"/>
    <w:rsid w:val="005538BF"/>
    <w:rsid w:val="00580B78"/>
    <w:rsid w:val="005A3C56"/>
    <w:rsid w:val="005B6468"/>
    <w:rsid w:val="005C1E53"/>
    <w:rsid w:val="00615814"/>
    <w:rsid w:val="00631192"/>
    <w:rsid w:val="006460FD"/>
    <w:rsid w:val="00684D3F"/>
    <w:rsid w:val="006B7AE8"/>
    <w:rsid w:val="006C07D3"/>
    <w:rsid w:val="006C5B99"/>
    <w:rsid w:val="006E0AC4"/>
    <w:rsid w:val="006E36AA"/>
    <w:rsid w:val="00717D6B"/>
    <w:rsid w:val="00744A50"/>
    <w:rsid w:val="00750623"/>
    <w:rsid w:val="00760F34"/>
    <w:rsid w:val="00766744"/>
    <w:rsid w:val="0077260C"/>
    <w:rsid w:val="00786B44"/>
    <w:rsid w:val="008237C4"/>
    <w:rsid w:val="00823A72"/>
    <w:rsid w:val="00837B03"/>
    <w:rsid w:val="00861977"/>
    <w:rsid w:val="00881EF6"/>
    <w:rsid w:val="008826C9"/>
    <w:rsid w:val="00891CF1"/>
    <w:rsid w:val="008A0098"/>
    <w:rsid w:val="008D0AEE"/>
    <w:rsid w:val="008E6825"/>
    <w:rsid w:val="0090196A"/>
    <w:rsid w:val="009037C2"/>
    <w:rsid w:val="009061BF"/>
    <w:rsid w:val="00921A96"/>
    <w:rsid w:val="009A0B8C"/>
    <w:rsid w:val="009C09FF"/>
    <w:rsid w:val="009D7208"/>
    <w:rsid w:val="00A00732"/>
    <w:rsid w:val="00A103DF"/>
    <w:rsid w:val="00A30C1B"/>
    <w:rsid w:val="00A33E3E"/>
    <w:rsid w:val="00A81890"/>
    <w:rsid w:val="00A9030D"/>
    <w:rsid w:val="00AB0061"/>
    <w:rsid w:val="00AB3BC5"/>
    <w:rsid w:val="00AC3BFC"/>
    <w:rsid w:val="00AC5736"/>
    <w:rsid w:val="00AD540F"/>
    <w:rsid w:val="00AF638E"/>
    <w:rsid w:val="00B37B75"/>
    <w:rsid w:val="00B40CDD"/>
    <w:rsid w:val="00B867E7"/>
    <w:rsid w:val="00B92AFE"/>
    <w:rsid w:val="00B92B48"/>
    <w:rsid w:val="00BB71B8"/>
    <w:rsid w:val="00BC4F8C"/>
    <w:rsid w:val="00BF1144"/>
    <w:rsid w:val="00C017DF"/>
    <w:rsid w:val="00C5793A"/>
    <w:rsid w:val="00C647E8"/>
    <w:rsid w:val="00CF5B5D"/>
    <w:rsid w:val="00D277FB"/>
    <w:rsid w:val="00D40B8B"/>
    <w:rsid w:val="00D436E8"/>
    <w:rsid w:val="00D61DBB"/>
    <w:rsid w:val="00D636DB"/>
    <w:rsid w:val="00D7052B"/>
    <w:rsid w:val="00DA5D3F"/>
    <w:rsid w:val="00DB7BD9"/>
    <w:rsid w:val="00DB7EF0"/>
    <w:rsid w:val="00E80E79"/>
    <w:rsid w:val="00E97B59"/>
    <w:rsid w:val="00EA7502"/>
    <w:rsid w:val="00F26864"/>
    <w:rsid w:val="00F26A9E"/>
    <w:rsid w:val="00F351F7"/>
    <w:rsid w:val="00F804C1"/>
    <w:rsid w:val="00FD0E45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36313196"/>
  <w15:chartTrackingRefBased/>
  <w15:docId w15:val="{FD42A72C-EB39-4884-AE99-BF0C1CDFB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A84EE12-B0BA-47A0-896C-A106484E5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1F960E-727A-4F50-9390-0CB9DDFE29E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9E79DEE-933F-4733-975D-DB1CF8B677CC}"/>
</file>

<file path=customXml/itemProps4.xml><?xml version="1.0" encoding="utf-8"?>
<ds:datastoreItem xmlns:ds="http://schemas.openxmlformats.org/officeDocument/2006/customXml" ds:itemID="{73127BE3-6FDF-4FC4-85E9-37BB356034CC}">
  <ds:schemaRefs>
    <ds:schemaRef ds:uri="http://purl.org/dc/dcmitype/"/>
    <ds:schemaRef ds:uri="http://schemas.microsoft.com/office/2006/documentManagement/types"/>
    <ds:schemaRef ds:uri="e7f54076-5645-4b12-91ec-c3d4a8cb9c6b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a811006f-1c16-41b7-b921-4a643f9d9ecc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2</TotalTime>
  <Pages>1</Pages>
  <Words>155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protocol-kur-techniek-team-b</dc:title>
  <dc:subject/>
  <dc:creator>fortgensi</dc:creator>
  <cp:keywords/>
  <cp:lastModifiedBy>Cindy Heijligers | KNHS</cp:lastModifiedBy>
  <cp:revision>3</cp:revision>
  <cp:lastPrinted>2012-11-20T13:45:00Z</cp:lastPrinted>
  <dcterms:created xsi:type="dcterms:W3CDTF">2024-02-24T11:45:00Z</dcterms:created>
  <dcterms:modified xsi:type="dcterms:W3CDTF">2024-02-24T12:43:00Z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0x010100F9386A01108D374D9C638ECAF15CC501</vt:lpwstr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